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7FB9AC3D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EB3772" w:rsidRPr="00EB3772">
        <w:t>Beschaffung einer Standardsoftware zur Erstellung der KESS Datenbank inkl. Dienstleistungen</w:t>
      </w:r>
    </w:p>
    <w:p w14:paraId="162B6A69" w14:textId="35A0BBC2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</w:t>
      </w:r>
      <w:r w:rsidRPr="00EB3772">
        <w:t>-</w:t>
      </w:r>
      <w:r w:rsidR="00EB3772" w:rsidRPr="00EB3772">
        <w:t>2025-0116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75013F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75013F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75013F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75013F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75013F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75013F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NUTS Code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75013F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E10B7A9" w:rsidR="00230F8D" w:rsidRPr="005356A3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5356A3">
        <w:rPr>
          <w:b/>
        </w:rPr>
        <w:t xml:space="preserve">Störungsmeldung </w:t>
      </w:r>
    </w:p>
    <w:p w14:paraId="09F73D69" w14:textId="7790AF09" w:rsidR="00230F8D" w:rsidRPr="005356A3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5356A3">
        <w:t xml:space="preserve">Name: </w:t>
      </w:r>
      <w:r w:rsidR="003346C1" w:rsidRPr="005356A3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6CFBA14F" w14:textId="6C8B7116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Telefonnummer: </w:t>
      </w:r>
      <w:r w:rsidRPr="005356A3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0C684E6F" w14:textId="0FBB21FF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E-Mailadresse: </w:t>
      </w:r>
      <w:r w:rsidRPr="005356A3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1895C02F" w14:textId="0E67933A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WEB-Mailadresse: </w:t>
      </w:r>
      <w:r w:rsidR="003346C1" w:rsidRPr="005356A3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43FA85F8" w14:textId="4D304C5F" w:rsidR="00230F8D" w:rsidRPr="005356A3" w:rsidRDefault="00230F8D" w:rsidP="00832A08">
      <w:pPr>
        <w:ind w:left="567"/>
        <w:rPr>
          <w:sz w:val="28"/>
        </w:rPr>
      </w:pPr>
      <w:r w:rsidRPr="005356A3">
        <w:t>Störung über (Ticket, …):</w:t>
      </w:r>
      <w:r w:rsidR="003346C1" w:rsidRPr="005356A3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5356A3">
        <w:t>Annahme der Störungsmeldung während folgender Geschäftszeit</w:t>
      </w:r>
      <w:r w:rsidR="003346C1" w:rsidRPr="005356A3">
        <w:t>en</w:t>
      </w:r>
      <w:r w:rsidRPr="005356A3">
        <w:t xml:space="preserve"> des Auftragnehmers:</w:t>
      </w:r>
      <w:r w:rsidR="003346C1" w:rsidRPr="005356A3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49F1D90A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2D0BB3">
      <w:rPr>
        <w:color w:val="007A89" w:themeColor="text2"/>
      </w:rPr>
      <w:t>3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9412">
    <w:abstractNumId w:val="11"/>
  </w:num>
  <w:num w:numId="2" w16cid:durableId="433481666">
    <w:abstractNumId w:val="11"/>
  </w:num>
  <w:num w:numId="3" w16cid:durableId="2038267111">
    <w:abstractNumId w:val="9"/>
  </w:num>
  <w:num w:numId="4" w16cid:durableId="1090001373">
    <w:abstractNumId w:val="7"/>
  </w:num>
  <w:num w:numId="5" w16cid:durableId="66274096">
    <w:abstractNumId w:val="6"/>
  </w:num>
  <w:num w:numId="6" w16cid:durableId="2093576765">
    <w:abstractNumId w:val="5"/>
  </w:num>
  <w:num w:numId="7" w16cid:durableId="1178470149">
    <w:abstractNumId w:val="4"/>
  </w:num>
  <w:num w:numId="8" w16cid:durableId="204877773">
    <w:abstractNumId w:val="8"/>
  </w:num>
  <w:num w:numId="9" w16cid:durableId="1853182876">
    <w:abstractNumId w:val="3"/>
  </w:num>
  <w:num w:numId="10" w16cid:durableId="623538164">
    <w:abstractNumId w:val="2"/>
  </w:num>
  <w:num w:numId="11" w16cid:durableId="1320689882">
    <w:abstractNumId w:val="1"/>
  </w:num>
  <w:num w:numId="12" w16cid:durableId="455568723">
    <w:abstractNumId w:val="0"/>
  </w:num>
  <w:num w:numId="13" w16cid:durableId="479003946">
    <w:abstractNumId w:val="12"/>
  </w:num>
  <w:num w:numId="14" w16cid:durableId="152189437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3gZ1/ErrDmUmgQkq3H5C8nZqqgkQ51b9q0LrLvmXlf6HOE8jooXJGrs8Lqo7K6+qngckUePW0QOlu4gFQ3hwbg==" w:saltValue="tEickE5+gk87USNL9uzbe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0EF0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0BB3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4730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356A3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013F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856F6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B3772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9856F6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56F19-4BE6-457D-A6FA-B96EE4AD79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2</cp:revision>
  <cp:lastPrinted>2025-08-21T10:48:00Z</cp:lastPrinted>
  <dcterms:created xsi:type="dcterms:W3CDTF">2026-07-28T14:44:00Z</dcterms:created>
  <dcterms:modified xsi:type="dcterms:W3CDTF">2026-07-28T14:44:00Z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